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45193" w14:textId="2F6FEB4B" w:rsidR="001E41F3" w:rsidRPr="00355AD7" w:rsidRDefault="001E41F3" w:rsidP="00355A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5AD7">
        <w:fldChar w:fldCharType="begin"/>
      </w:r>
      <w:r w:rsidR="00355AD7">
        <w:instrText xml:space="preserve"> DOCPROPERTY  TSG/WGRef  \* MERGEFORMAT </w:instrText>
      </w:r>
      <w:r w:rsidR="00355AD7">
        <w:fldChar w:fldCharType="separate"/>
      </w:r>
      <w:r w:rsidR="003C73E4">
        <w:rPr>
          <w:b/>
          <w:noProof/>
          <w:sz w:val="24"/>
        </w:rPr>
        <w:t>SA3</w:t>
      </w:r>
      <w:r w:rsidR="00355A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5AD7" w:rsidRPr="00355AD7">
        <w:rPr>
          <w:b/>
          <w:sz w:val="24"/>
          <w:szCs w:val="24"/>
        </w:rPr>
        <w:t>109</w:t>
      </w:r>
      <w:r w:rsidR="00355AD7">
        <w:rPr>
          <w:b/>
          <w:sz w:val="24"/>
          <w:szCs w:val="24"/>
        </w:rPr>
        <w:t xml:space="preserve"> </w:t>
      </w:r>
      <w:r w:rsidR="00355AD7">
        <w:t>Toulouse (FR) 14.11 – 18.11.2022</w:t>
      </w:r>
      <w:r>
        <w:rPr>
          <w:b/>
          <w:i/>
          <w:noProof/>
          <w:sz w:val="28"/>
        </w:rPr>
        <w:tab/>
      </w:r>
      <w:r w:rsidR="00355AD7" w:rsidRPr="00355AD7">
        <w:rPr>
          <w:b/>
          <w:i/>
          <w:noProof/>
          <w:sz w:val="28"/>
        </w:rPr>
        <w:t>S3-223194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5F17D" w:rsidR="001E41F3" w:rsidRPr="00410371" w:rsidRDefault="00355AD7" w:rsidP="00624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4BA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624BAB">
              <w:rPr>
                <w:b/>
                <w:noProof/>
                <w:sz w:val="28"/>
              </w:rPr>
              <w:t>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A767D" w:rsidR="001E41F3" w:rsidRPr="00410371" w:rsidRDefault="00355AD7" w:rsidP="00355AD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0088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95E6B" w:rsidR="001E41F3" w:rsidRPr="00410371" w:rsidRDefault="00355AD7" w:rsidP="00624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4B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4A369" w:rsidR="001E41F3" w:rsidRPr="00410371" w:rsidRDefault="00355AD7" w:rsidP="00624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4BAB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  <w:r w:rsidR="00566EFE">
              <w:rPr>
                <w:b/>
                <w:noProof/>
                <w:sz w:val="28"/>
              </w:rPr>
              <w:t>.1</w:t>
            </w:r>
            <w:r w:rsidR="00624BA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D6CBE5" w:rsidR="00F25D98" w:rsidRDefault="000910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E510A" w:rsidR="00F25D98" w:rsidRDefault="00091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7981B" w:rsidR="001E41F3" w:rsidRDefault="007633D9" w:rsidP="001A3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privilege verification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B439D0" w:rsidR="001E41F3" w:rsidRDefault="00B830FC">
            <w:pPr>
              <w:pStyle w:val="CRCoverPage"/>
              <w:spacing w:after="0"/>
              <w:ind w:left="100"/>
              <w:rPr>
                <w:noProof/>
              </w:rPr>
            </w:pPr>
            <w:r>
              <w:t>Federal Office for Information Security (BSI)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A4852E" w:rsidR="001E41F3" w:rsidRDefault="00AD34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830FC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DAC674" w:rsidR="001E41F3" w:rsidRDefault="00AE323F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4CB7CF" w:rsidR="001E41F3" w:rsidRDefault="00AD3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30DB1" w:rsidR="001E41F3" w:rsidRDefault="00B5540E" w:rsidP="00585D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85D9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954182" w:rsidR="001E41F3" w:rsidRDefault="00355AD7" w:rsidP="00624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624BAB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E5F49" w14:textId="370733ED" w:rsidR="00A2662E" w:rsidRDefault="0050796B" w:rsidP="00417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execution step</w:t>
            </w:r>
            <w:r w:rsidR="00851F73">
              <w:rPr>
                <w:noProof/>
              </w:rPr>
              <w:t>s</w:t>
            </w:r>
            <w:r>
              <w:rPr>
                <w:noProof/>
              </w:rPr>
              <w:t xml:space="preserve"> only repeat the requirement description and do not contain any concrete task.</w:t>
            </w:r>
            <w:r w:rsidR="00724C1C">
              <w:rPr>
                <w:noProof/>
              </w:rPr>
              <w:t xml:space="preserve"> For verifiability and reproducability reasons, </w:t>
            </w:r>
            <w:r w:rsidR="00851F73">
              <w:rPr>
                <w:noProof/>
              </w:rPr>
              <w:t xml:space="preserve">the </w:t>
            </w:r>
            <w:r w:rsidR="00724C1C">
              <w:rPr>
                <w:noProof/>
              </w:rPr>
              <w:t>execution steps should always describe concrete tasks.</w:t>
            </w:r>
          </w:p>
          <w:p w14:paraId="2A5FD9B3" w14:textId="3A2F7042" w:rsidR="005E3AFD" w:rsidRDefault="005E3AFD" w:rsidP="004172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271B6" w14:textId="2CE66B63" w:rsidR="005E3AFD" w:rsidRDefault="005E3AFD" w:rsidP="00417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execution steps do not test if the privileges of a web server</w:t>
            </w:r>
            <w:r w:rsidR="000E0446">
              <w:rPr>
                <w:noProof/>
              </w:rPr>
              <w:t xml:space="preserve"> get dropped to minimal privileges if the web server </w:t>
            </w:r>
            <w:r>
              <w:rPr>
                <w:noProof/>
              </w:rPr>
              <w:t>was started with system privileges.</w:t>
            </w:r>
          </w:p>
          <w:p w14:paraId="558BDB72" w14:textId="6577282D" w:rsidR="00913DEF" w:rsidRDefault="00913DEF" w:rsidP="00485BD6">
            <w:pPr>
              <w:pStyle w:val="CRCoverPage"/>
              <w:spacing w:after="0"/>
              <w:rPr>
                <w:noProof/>
              </w:rPr>
            </w:pPr>
          </w:p>
          <w:p w14:paraId="708AA7DE" w14:textId="5FF43AF9" w:rsidR="00913DEF" w:rsidRDefault="0004772F" w:rsidP="00047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13DEF">
              <w:rPr>
                <w:noProof/>
              </w:rPr>
              <w:t xml:space="preserve">he </w:t>
            </w:r>
            <w:r>
              <w:rPr>
                <w:noProof/>
              </w:rPr>
              <w:t xml:space="preserve">configuration that is </w:t>
            </w:r>
            <w:r w:rsidR="00913DEF">
              <w:rPr>
                <w:noProof/>
              </w:rPr>
              <w:t xml:space="preserve">used </w:t>
            </w:r>
            <w:r>
              <w:rPr>
                <w:noProof/>
              </w:rPr>
              <w:t>to transfer the execution of the web server from a user with system priv</w:t>
            </w:r>
            <w:r w:rsidR="00FF7543">
              <w:rPr>
                <w:noProof/>
              </w:rPr>
              <w:t>i</w:t>
            </w:r>
            <w:r>
              <w:rPr>
                <w:noProof/>
              </w:rPr>
              <w:t>leges to a user without system priv</w:t>
            </w:r>
            <w:r w:rsidR="00540108">
              <w:rPr>
                <w:noProof/>
              </w:rPr>
              <w:t>i</w:t>
            </w:r>
            <w:r>
              <w:rPr>
                <w:noProof/>
              </w:rPr>
              <w:t xml:space="preserve">leges </w:t>
            </w:r>
            <w:r w:rsidR="00913DEF">
              <w:rPr>
                <w:noProof/>
              </w:rPr>
              <w:t>shou</w:t>
            </w:r>
            <w:r>
              <w:rPr>
                <w:noProof/>
              </w:rPr>
              <w:t>ld be provided as test evidence</w:t>
            </w:r>
            <w:r w:rsidR="00913DE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2EDC5" w14:textId="479047B4" w:rsidR="00485BD6" w:rsidRDefault="00485BD6" w:rsidP="003C7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Rewrite </w:t>
            </w:r>
            <w:r w:rsidR="006A367F">
              <w:rPr>
                <w:noProof/>
              </w:rPr>
              <w:t xml:space="preserve">the </w:t>
            </w:r>
            <w:r>
              <w:rPr>
                <w:noProof/>
              </w:rPr>
              <w:t>execution step</w:t>
            </w:r>
            <w:r w:rsidR="006A367F">
              <w:rPr>
                <w:noProof/>
              </w:rPr>
              <w:t>s</w:t>
            </w:r>
            <w:r>
              <w:rPr>
                <w:noProof/>
              </w:rPr>
              <w:t xml:space="preserve"> to ensure that the web server is configured with minimal privileges.</w:t>
            </w:r>
          </w:p>
          <w:p w14:paraId="12FE63E4" w14:textId="42C8C7FB" w:rsidR="003C73E4" w:rsidRDefault="00FF7543" w:rsidP="003C7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concrete test steps to actually verify the fulfilment of the requirements.</w:t>
            </w:r>
          </w:p>
          <w:p w14:paraId="31C656EC" w14:textId="15CE8F39" w:rsidR="003C73E4" w:rsidRDefault="00417241" w:rsidP="00047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evidence for </w:t>
            </w:r>
            <w:r w:rsidR="0004772F">
              <w:rPr>
                <w:noProof/>
              </w:rPr>
              <w:t>part of the configuration that shows how the privileges are dropped.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B6D9" w14:textId="303E506B" w:rsidR="00585D95" w:rsidRDefault="0004772F" w:rsidP="00047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of the execution steps are possible. Therefore verifiability and reproducability is not guaranteed.</w:t>
            </w:r>
          </w:p>
          <w:p w14:paraId="619FEDD7" w14:textId="7928DEEB" w:rsidR="005E3AFD" w:rsidRDefault="007652C5" w:rsidP="00047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cannot be ensured that the web server runs with minimal privileges.</w:t>
            </w:r>
          </w:p>
          <w:p w14:paraId="5C4BEB44" w14:textId="552C4BCA" w:rsidR="00585D95" w:rsidRDefault="00632B7C" w:rsidP="00C35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991F8A">
              <w:rPr>
                <w:noProof/>
              </w:rPr>
              <w:t>nsufficient</w:t>
            </w:r>
            <w:r w:rsidR="00585D95">
              <w:rPr>
                <w:noProof/>
              </w:rPr>
              <w:t xml:space="preserve"> verifiability and reproduc</w:t>
            </w:r>
            <w:r w:rsidR="0049263E">
              <w:rPr>
                <w:noProof/>
              </w:rPr>
              <w:t>ability due to missing evidences</w:t>
            </w:r>
            <w:r w:rsidR="00585D9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49B0C" w:rsidR="001E41F3" w:rsidRDefault="00AB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8A8E5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47BE3A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59AFDB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BBF2E" w14:textId="77777777" w:rsidR="00624BAB" w:rsidRDefault="00624BAB" w:rsidP="00624BAB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14:paraId="35C32169" w14:textId="77777777" w:rsidR="00E30C2C" w:rsidRDefault="00E30C2C" w:rsidP="00E30C2C">
      <w:pPr>
        <w:pStyle w:val="berschrift4"/>
        <w:rPr>
          <w:rFonts w:eastAsia="MS Mincho"/>
          <w:lang w:val="x-none"/>
        </w:rPr>
      </w:pPr>
      <w:bookmarkStart w:id="3" w:name="_Toc44937921"/>
      <w:bookmarkStart w:id="4" w:name="_Toc35348439"/>
      <w:bookmarkStart w:id="5" w:name="_Toc19542437"/>
      <w:r>
        <w:rPr>
          <w:rFonts w:eastAsia="MS Mincho"/>
        </w:rPr>
        <w:t>4.3.4.2</w:t>
      </w:r>
      <w:r>
        <w:rPr>
          <w:rFonts w:eastAsia="MS Mincho"/>
        </w:rPr>
        <w:tab/>
        <w:t>No system privileges for web server</w:t>
      </w:r>
      <w:bookmarkEnd w:id="3"/>
      <w:bookmarkEnd w:id="4"/>
      <w:bookmarkEnd w:id="5"/>
    </w:p>
    <w:p w14:paraId="19E57EC1" w14:textId="77777777" w:rsidR="00E30C2C" w:rsidRDefault="00E30C2C" w:rsidP="00E30C2C">
      <w:pPr>
        <w:rPr>
          <w:rFonts w:eastAsia="MS Mincho"/>
        </w:rPr>
      </w:pPr>
      <w:r>
        <w:rPr>
          <w:i/>
        </w:rPr>
        <w:t>Requirement Name</w:t>
      </w:r>
      <w:r>
        <w:t xml:space="preserve">: No system privileges for web server. </w:t>
      </w:r>
    </w:p>
    <w:p w14:paraId="143C8224" w14:textId="77777777" w:rsidR="00E30C2C" w:rsidRDefault="00E30C2C" w:rsidP="00E30C2C">
      <w:r>
        <w:rPr>
          <w:i/>
        </w:rPr>
        <w:t>Requirement Description</w:t>
      </w:r>
      <w:r>
        <w:t xml:space="preserve">: </w:t>
      </w:r>
    </w:p>
    <w:p w14:paraId="70595240" w14:textId="77777777" w:rsidR="00E30C2C" w:rsidRDefault="00E30C2C" w:rsidP="00E30C2C">
      <w:r>
        <w:t xml:space="preserve">No web server processes shall run with system privileges. This </w:t>
      </w:r>
      <w:proofErr w:type="gramStart"/>
      <w:r>
        <w:t>is best achieved</w:t>
      </w:r>
      <w:proofErr w:type="gramEnd"/>
      <w:r>
        <w:t xml:space="preserve"> </w:t>
      </w:r>
      <w:r>
        <w:rPr>
          <w:sz w:val="18"/>
          <w:szCs w:val="18"/>
        </w:rPr>
        <w:t xml:space="preserve">if the web server runs under an account that has minimum privileges. </w:t>
      </w:r>
      <w:r>
        <w:t xml:space="preserve">If a </w:t>
      </w:r>
      <w:proofErr w:type="gramStart"/>
      <w:r>
        <w:t>process is started by a user with system privileges</w:t>
      </w:r>
      <w:proofErr w:type="gramEnd"/>
      <w:r>
        <w:t>, execution shall be transferred to a different user without system privileges after the start.</w:t>
      </w:r>
    </w:p>
    <w:p w14:paraId="2DB563C7" w14:textId="77777777" w:rsidR="00E30C2C" w:rsidRDefault="00E30C2C" w:rsidP="00E30C2C">
      <w:r>
        <w:rPr>
          <w:i/>
        </w:rPr>
        <w:t>Test Case</w:t>
      </w:r>
      <w:r>
        <w:t xml:space="preserve">: </w:t>
      </w:r>
    </w:p>
    <w:p w14:paraId="22C18CF5" w14:textId="77777777" w:rsidR="00E30C2C" w:rsidRDefault="00E30C2C" w:rsidP="00E30C2C">
      <w:pPr>
        <w:rPr>
          <w:b/>
        </w:rPr>
      </w:pPr>
      <w:r>
        <w:rPr>
          <w:b/>
          <w:i/>
        </w:rPr>
        <w:t>Test Name</w:t>
      </w:r>
      <w:r>
        <w:rPr>
          <w:b/>
        </w:rPr>
        <w:t xml:space="preserve">: </w:t>
      </w:r>
      <w:r>
        <w:t>TC_NO_SYSTEM_PRIVILEGES_WEB_SERVER</w:t>
      </w:r>
    </w:p>
    <w:p w14:paraId="7649474D" w14:textId="77777777" w:rsidR="00E30C2C" w:rsidRDefault="00E30C2C" w:rsidP="00E30C2C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74414CEE" w14:textId="3697F6B9" w:rsidR="00E30C2C" w:rsidRDefault="00E30C2C" w:rsidP="00E30C2C">
      <w:r>
        <w:t>Verify that the Web server is not run</w:t>
      </w:r>
      <w:ins w:id="6" w:author="Walter, Markus" w:date="2022-10-17T13:21:00Z">
        <w:r w:rsidR="00B5540E">
          <w:t>ning</w:t>
        </w:r>
      </w:ins>
      <w:r>
        <w:t xml:space="preserve"> under system privileges.</w:t>
      </w:r>
    </w:p>
    <w:p w14:paraId="08313F53" w14:textId="77777777" w:rsidR="00E30C2C" w:rsidRDefault="00E30C2C" w:rsidP="00E30C2C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6457062D" w14:textId="77777777" w:rsidR="00E30C2C" w:rsidRDefault="00E30C2C" w:rsidP="00E30C2C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7994E0EF" w14:textId="77777777" w:rsidR="00E30C2C" w:rsidRDefault="00E30C2C" w:rsidP="00E30C2C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The tester has needed administrative privileges.</w:t>
      </w:r>
    </w:p>
    <w:p w14:paraId="5F8622F0" w14:textId="77777777" w:rsidR="00E30C2C" w:rsidRDefault="00E30C2C" w:rsidP="00E30C2C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A tester machine is available.</w:t>
      </w:r>
    </w:p>
    <w:p w14:paraId="37F7439B" w14:textId="77777777" w:rsidR="00E30C2C" w:rsidRDefault="00E30C2C" w:rsidP="00E30C2C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Recommended: an automatic assessment tool </w:t>
      </w:r>
      <w:proofErr w:type="gramStart"/>
      <w:r>
        <w:rPr>
          <w:lang w:eastAsia="ja-JP"/>
        </w:rPr>
        <w:t>has been configured</w:t>
      </w:r>
      <w:proofErr w:type="gramEnd"/>
      <w:r>
        <w:rPr>
          <w:lang w:eastAsia="ja-JP"/>
        </w:rPr>
        <w:t xml:space="preserve"> /script adapted in line with the Requirement Description.</w:t>
      </w:r>
    </w:p>
    <w:p w14:paraId="23E952CC" w14:textId="77777777" w:rsidR="00E30C2C" w:rsidRDefault="00E30C2C" w:rsidP="00E30C2C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491A2C82" w14:textId="7B1D10A2" w:rsidR="00E30C2C" w:rsidDel="00E30C2C" w:rsidRDefault="00E30C2C" w:rsidP="00E30C2C">
      <w:pPr>
        <w:pStyle w:val="B1"/>
        <w:rPr>
          <w:del w:id="7" w:author="Ullrich, Elias" w:date="2022-08-23T12:13:00Z"/>
        </w:rPr>
      </w:pPr>
      <w:del w:id="8" w:author="Ullrich, Elias" w:date="2022-08-23T12:13:00Z">
        <w:r w:rsidDel="00E30C2C">
          <w:rPr>
            <w:spacing w:val="-2"/>
          </w:rPr>
          <w:delText>1.</w:delText>
        </w:r>
        <w:r w:rsidDel="00E30C2C">
          <w:rPr>
            <w:spacing w:val="-2"/>
          </w:rPr>
          <w:tab/>
          <w:delText xml:space="preserve">Check that no </w:delText>
        </w:r>
        <w:r w:rsidDel="00E30C2C">
          <w:delText>web</w:delText>
        </w:r>
        <w:r w:rsidDel="00E30C2C">
          <w:rPr>
            <w:spacing w:val="-3"/>
          </w:rPr>
          <w:delText xml:space="preserve"> </w:delText>
        </w:r>
        <w:r w:rsidDel="00E30C2C">
          <w:delText>server</w:delText>
        </w:r>
        <w:r w:rsidDel="00E30C2C">
          <w:rPr>
            <w:spacing w:val="-5"/>
          </w:rPr>
          <w:delText xml:space="preserve"> </w:delText>
        </w:r>
        <w:r w:rsidDel="00E30C2C">
          <w:delText>processes</w:delText>
        </w:r>
        <w:r w:rsidDel="00E30C2C">
          <w:rPr>
            <w:spacing w:val="-8"/>
          </w:rPr>
          <w:delText xml:space="preserve"> </w:delText>
        </w:r>
        <w:r w:rsidDel="00E30C2C">
          <w:delText>runs</w:delText>
        </w:r>
        <w:r w:rsidDel="00E30C2C">
          <w:rPr>
            <w:spacing w:val="-3"/>
          </w:rPr>
          <w:delText xml:space="preserve"> </w:delText>
        </w:r>
        <w:r w:rsidDel="00E30C2C">
          <w:delText>with</w:delText>
        </w:r>
        <w:r w:rsidDel="00E30C2C">
          <w:rPr>
            <w:spacing w:val="-3"/>
          </w:rPr>
          <w:delText xml:space="preserve"> </w:delText>
        </w:r>
        <w:r w:rsidDel="00E30C2C">
          <w:delText>system</w:delText>
        </w:r>
        <w:r w:rsidDel="00E30C2C">
          <w:rPr>
            <w:spacing w:val="-6"/>
          </w:rPr>
          <w:delText xml:space="preserve"> </w:delText>
        </w:r>
        <w:r w:rsidDel="00E30C2C">
          <w:delText>privileges. Check that this is the case even for processes that may have been started</w:delText>
        </w:r>
        <w:r w:rsidDel="00E30C2C">
          <w:rPr>
            <w:spacing w:val="-4"/>
          </w:rPr>
          <w:delText xml:space="preserve"> </w:delText>
        </w:r>
        <w:r w:rsidDel="00E30C2C">
          <w:delText>by</w:delText>
        </w:r>
        <w:r w:rsidDel="00E30C2C">
          <w:rPr>
            <w:spacing w:val="-1"/>
          </w:rPr>
          <w:delText xml:space="preserve"> </w:delText>
        </w:r>
        <w:r w:rsidDel="00E30C2C">
          <w:delText>a user</w:delText>
        </w:r>
        <w:r w:rsidDel="00E30C2C">
          <w:rPr>
            <w:spacing w:val="-2"/>
          </w:rPr>
          <w:delText xml:space="preserve"> </w:delText>
        </w:r>
        <w:r w:rsidDel="00E30C2C">
          <w:delText>with</w:delText>
        </w:r>
        <w:r w:rsidDel="00E30C2C">
          <w:rPr>
            <w:spacing w:val="-2"/>
          </w:rPr>
          <w:delText xml:space="preserve"> </w:delText>
        </w:r>
        <w:r w:rsidDel="00E30C2C">
          <w:delText>system</w:delText>
        </w:r>
        <w:r w:rsidDel="00E30C2C">
          <w:rPr>
            <w:spacing w:val="-5"/>
          </w:rPr>
          <w:delText xml:space="preserve"> </w:delText>
        </w:r>
        <w:r w:rsidDel="00E30C2C">
          <w:delText>privileges.</w:delText>
        </w:r>
      </w:del>
    </w:p>
    <w:p w14:paraId="0CECEF64" w14:textId="45590FFC" w:rsidR="00E30C2C" w:rsidRDefault="00E30C2C" w:rsidP="00B5540E">
      <w:pPr>
        <w:pStyle w:val="B1"/>
        <w:numPr>
          <w:ilvl w:val="0"/>
          <w:numId w:val="2"/>
        </w:numPr>
        <w:rPr>
          <w:ins w:id="9" w:author="Ullrich, Elias" w:date="2022-08-23T12:14:00Z"/>
        </w:rPr>
      </w:pPr>
      <w:del w:id="10" w:author="Ullrich, Elias" w:date="2022-08-23T12:13:00Z">
        <w:r w:rsidDel="00E30C2C">
          <w:delText>2.</w:delText>
        </w:r>
        <w:r w:rsidDel="00E30C2C">
          <w:tab/>
        </w:r>
      </w:del>
      <w:r>
        <w:t xml:space="preserve">Check </w:t>
      </w:r>
      <w:del w:id="11" w:author="Ullrich, Elias" w:date="2022-08-23T12:13:00Z">
        <w:r w:rsidDel="00E30C2C">
          <w:delText xml:space="preserve">that </w:delText>
        </w:r>
      </w:del>
      <w:ins w:id="12" w:author="Ullrich, Elias" w:date="2022-08-23T12:13:00Z">
        <w:r>
          <w:t xml:space="preserve">in </w:t>
        </w:r>
      </w:ins>
      <w:r>
        <w:t xml:space="preserve">relevant system settings and </w:t>
      </w:r>
      <w:ins w:id="13" w:author="Ullrich, Elias" w:date="2022-08-23T12:13:00Z">
        <w:r>
          <w:t xml:space="preserve">web server </w:t>
        </w:r>
      </w:ins>
      <w:r>
        <w:t xml:space="preserve">configurations </w:t>
      </w:r>
      <w:ins w:id="14" w:author="Ullrich, Elias" w:date="2022-08-23T12:13:00Z">
        <w:r>
          <w:t xml:space="preserve">that </w:t>
        </w:r>
      </w:ins>
      <w:del w:id="15" w:author="Ullrich, Elias" w:date="2022-08-23T12:13:00Z">
        <w:r w:rsidDel="00E30C2C">
          <w:delText>are correct to ensure fulfilment of the requirement.</w:delText>
        </w:r>
      </w:del>
      <w:ins w:id="16" w:author="Ullrich, Elias" w:date="2022-08-23T12:13:00Z">
        <w:r>
          <w:t xml:space="preserve">a web server user </w:t>
        </w:r>
        <w:proofErr w:type="gramStart"/>
        <w:r>
          <w:t>is configured</w:t>
        </w:r>
        <w:proofErr w:type="gramEnd"/>
        <w:r>
          <w:t xml:space="preserve"> with minimal privileges and the web server is executable by that user.</w:t>
        </w:r>
      </w:ins>
    </w:p>
    <w:p w14:paraId="04C71C87" w14:textId="648483F4" w:rsidR="00E30C2C" w:rsidRDefault="00E30C2C" w:rsidP="00B5540E">
      <w:pPr>
        <w:pStyle w:val="B1"/>
        <w:numPr>
          <w:ilvl w:val="0"/>
          <w:numId w:val="2"/>
        </w:numPr>
        <w:rPr>
          <w:ins w:id="17" w:author="Ullrich, Elias" w:date="2022-08-23T12:14:00Z"/>
        </w:rPr>
      </w:pPr>
      <w:ins w:id="18" w:author="Ullrich, Elias" w:date="2022-08-23T12:14:00Z">
        <w:r>
          <w:t>Start the web server process and check process privileges.</w:t>
        </w:r>
      </w:ins>
    </w:p>
    <w:p w14:paraId="4AC72359" w14:textId="54B93A5F" w:rsidR="00E30C2C" w:rsidRPr="00E30C2C" w:rsidRDefault="00E30C2C" w:rsidP="00B5540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lang w:val="x-none"/>
        </w:rPr>
      </w:pPr>
      <w:ins w:id="19" w:author="Ullrich, Elias" w:date="2022-08-23T12:14:00Z">
        <w:r>
          <w:t xml:space="preserve">Start the web server process as root and check if privileges </w:t>
        </w:r>
        <w:proofErr w:type="gramStart"/>
        <w:r>
          <w:t>get</w:t>
        </w:r>
        <w:proofErr w:type="gramEnd"/>
        <w:r>
          <w:t xml:space="preserve"> dropped or a child process with lower privileges is created.</w:t>
        </w:r>
      </w:ins>
    </w:p>
    <w:p w14:paraId="4DE23171" w14:textId="77777777" w:rsidR="00E30C2C" w:rsidRDefault="00E30C2C" w:rsidP="00E30C2C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798FA7CB" w14:textId="77777777" w:rsidR="00E30C2C" w:rsidRDefault="00E30C2C" w:rsidP="00E30C2C">
      <w:pPr>
        <w:pStyle w:val="B1"/>
        <w:rPr>
          <w:lang w:eastAsia="ja-JP"/>
        </w:rPr>
      </w:pPr>
      <w:proofErr w:type="gramStart"/>
      <w:r>
        <w:rPr>
          <w:lang w:eastAsia="ja-JP"/>
        </w:rPr>
        <w:t>-</w:t>
      </w:r>
      <w:r>
        <w:rPr>
          <w:lang w:eastAsia="ja-JP"/>
        </w:rPr>
        <w:tab/>
        <w:t>There are no findings of processes that run with system privileges.</w:t>
      </w:r>
      <w:proofErr w:type="gramEnd"/>
    </w:p>
    <w:p w14:paraId="17251E98" w14:textId="77777777" w:rsidR="00E30C2C" w:rsidRDefault="00E30C2C" w:rsidP="00E30C2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System settings have been found correctly set to ensure that no processes will run with system privileges.</w:t>
      </w:r>
    </w:p>
    <w:p w14:paraId="06136CD6" w14:textId="77777777" w:rsidR="00E30C2C" w:rsidRDefault="00E30C2C" w:rsidP="00E30C2C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32430963" w14:textId="77777777" w:rsidR="00E30C2C" w:rsidRDefault="00E30C2C" w:rsidP="00E30C2C">
      <w:pPr>
        <w:spacing w:after="0"/>
      </w:pPr>
      <w:r>
        <w:t xml:space="preserve">A testing report provided by the testing </w:t>
      </w:r>
      <w:proofErr w:type="gramStart"/>
      <w:r>
        <w:t>agency which</w:t>
      </w:r>
      <w:proofErr w:type="gramEnd"/>
      <w:r>
        <w:t xml:space="preserve"> will consist of the following information:</w:t>
      </w:r>
    </w:p>
    <w:p w14:paraId="50CBE4EB" w14:textId="5C5983E9" w:rsidR="00E30C2C" w:rsidRDefault="00E30C2C" w:rsidP="00E30C2C">
      <w:pPr>
        <w:pStyle w:val="B1"/>
        <w:rPr>
          <w:ins w:id="20" w:author="Ullrich, Elias" w:date="2022-08-23T12:15:00Z"/>
        </w:rPr>
      </w:pPr>
      <w:r>
        <w:t>-</w:t>
      </w:r>
      <w:r>
        <w:tab/>
        <w:t>Log files</w:t>
      </w:r>
      <w:ins w:id="21" w:author="Ullrich, Elias" w:date="2022-08-23T12:15:00Z">
        <w:r>
          <w:t xml:space="preserve"> / command line output</w:t>
        </w:r>
      </w:ins>
      <w:r>
        <w:t xml:space="preserve"> and screen shots of test executions</w:t>
      </w:r>
    </w:p>
    <w:p w14:paraId="712672B5" w14:textId="660114D2" w:rsidR="00E30C2C" w:rsidRDefault="00E30C2C" w:rsidP="00E30C2C">
      <w:pPr>
        <w:pStyle w:val="B1"/>
      </w:pPr>
      <w:ins w:id="22" w:author="Ullrich, Elias" w:date="2022-08-23T12:15:00Z">
        <w:r>
          <w:t>-</w:t>
        </w:r>
        <w:r>
          <w:tab/>
          <w:t xml:space="preserve">Part of configuration showing how privileges </w:t>
        </w:r>
        <w:proofErr w:type="gramStart"/>
        <w:r>
          <w:t>get</w:t>
        </w:r>
        <w:proofErr w:type="gramEnd"/>
        <w:r>
          <w:t xml:space="preserve"> dropped</w:t>
        </w:r>
      </w:ins>
    </w:p>
    <w:p w14:paraId="59422B3D" w14:textId="740188A2" w:rsidR="00624BAB" w:rsidRPr="00E30C2C" w:rsidRDefault="00E30C2C" w:rsidP="00E30C2C">
      <w:pPr>
        <w:pStyle w:val="B1"/>
      </w:pPr>
      <w:r>
        <w:t>-</w:t>
      </w:r>
      <w:r>
        <w:tab/>
        <w:t>Test result (Passed or not)</w:t>
      </w:r>
    </w:p>
    <w:p w14:paraId="5A81AB89" w14:textId="77777777" w:rsidR="00624BAB" w:rsidRPr="00EA4C4C" w:rsidRDefault="00624BAB" w:rsidP="00624BAB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C23BA7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213F0" w14:textId="77777777" w:rsidR="00832FB9" w:rsidRDefault="00355AD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E8195" w14:textId="77777777" w:rsidR="00832FB9" w:rsidRDefault="00355AD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AC4ED4"/>
    <w:multiLevelType w:val="hybridMultilevel"/>
    <w:tmpl w:val="D61EE2DA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D2E7051"/>
    <w:multiLevelType w:val="hybridMultilevel"/>
    <w:tmpl w:val="56D0CB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2E0184"/>
    <w:multiLevelType w:val="hybridMultilevel"/>
    <w:tmpl w:val="AD6CB206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>
      <w:start w:val="1"/>
      <w:numFmt w:val="lowerRoman"/>
      <w:lvlText w:val="%3."/>
      <w:lvlJc w:val="right"/>
      <w:pPr>
        <w:ind w:left="2444" w:hanging="180"/>
      </w:pPr>
    </w:lvl>
    <w:lvl w:ilvl="3" w:tplc="0407000F">
      <w:start w:val="1"/>
      <w:numFmt w:val="decimal"/>
      <w:lvlText w:val="%4."/>
      <w:lvlJc w:val="left"/>
      <w:pPr>
        <w:ind w:left="3164" w:hanging="360"/>
      </w:pPr>
    </w:lvl>
    <w:lvl w:ilvl="4" w:tplc="04070019">
      <w:start w:val="1"/>
      <w:numFmt w:val="lowerLetter"/>
      <w:lvlText w:val="%5."/>
      <w:lvlJc w:val="left"/>
      <w:pPr>
        <w:ind w:left="3884" w:hanging="360"/>
      </w:pPr>
    </w:lvl>
    <w:lvl w:ilvl="5" w:tplc="0407001B">
      <w:start w:val="1"/>
      <w:numFmt w:val="lowerRoman"/>
      <w:lvlText w:val="%6."/>
      <w:lvlJc w:val="right"/>
      <w:pPr>
        <w:ind w:left="4604" w:hanging="180"/>
      </w:pPr>
    </w:lvl>
    <w:lvl w:ilvl="6" w:tplc="0407000F">
      <w:start w:val="1"/>
      <w:numFmt w:val="decimal"/>
      <w:lvlText w:val="%7."/>
      <w:lvlJc w:val="left"/>
      <w:pPr>
        <w:ind w:left="5324" w:hanging="360"/>
      </w:pPr>
    </w:lvl>
    <w:lvl w:ilvl="7" w:tplc="04070019">
      <w:start w:val="1"/>
      <w:numFmt w:val="lowerLetter"/>
      <w:lvlText w:val="%8."/>
      <w:lvlJc w:val="left"/>
      <w:pPr>
        <w:ind w:left="6044" w:hanging="360"/>
      </w:pPr>
    </w:lvl>
    <w:lvl w:ilvl="8" w:tplc="0407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lter, Markus">
    <w15:presenceInfo w15:providerId="None" w15:userId="Walter, Markus"/>
  </w15:person>
  <w15:person w15:author="Ullrich, Elias">
    <w15:presenceInfo w15:providerId="None" w15:userId="Ullrich, Eli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72F"/>
    <w:rsid w:val="000910F9"/>
    <w:rsid w:val="000A6394"/>
    <w:rsid w:val="000B7FED"/>
    <w:rsid w:val="000C038A"/>
    <w:rsid w:val="000C6598"/>
    <w:rsid w:val="000D44B3"/>
    <w:rsid w:val="000E0446"/>
    <w:rsid w:val="001227B1"/>
    <w:rsid w:val="00145D43"/>
    <w:rsid w:val="00192C46"/>
    <w:rsid w:val="001A08B3"/>
    <w:rsid w:val="001A3B9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0C8"/>
    <w:rsid w:val="002E472E"/>
    <w:rsid w:val="00305409"/>
    <w:rsid w:val="00355AD7"/>
    <w:rsid w:val="003609EF"/>
    <w:rsid w:val="0036231A"/>
    <w:rsid w:val="00374DD4"/>
    <w:rsid w:val="003C73E4"/>
    <w:rsid w:val="003E1A36"/>
    <w:rsid w:val="00410371"/>
    <w:rsid w:val="00417241"/>
    <w:rsid w:val="004242F1"/>
    <w:rsid w:val="00485BD6"/>
    <w:rsid w:val="0049263E"/>
    <w:rsid w:val="004B75B7"/>
    <w:rsid w:val="0050796B"/>
    <w:rsid w:val="005141D9"/>
    <w:rsid w:val="0051580D"/>
    <w:rsid w:val="00540108"/>
    <w:rsid w:val="00547111"/>
    <w:rsid w:val="00566EFE"/>
    <w:rsid w:val="00585D95"/>
    <w:rsid w:val="00592D74"/>
    <w:rsid w:val="005E2C44"/>
    <w:rsid w:val="005E3AFD"/>
    <w:rsid w:val="00621188"/>
    <w:rsid w:val="00624BAB"/>
    <w:rsid w:val="006257ED"/>
    <w:rsid w:val="00632B7C"/>
    <w:rsid w:val="00653DE4"/>
    <w:rsid w:val="00665C47"/>
    <w:rsid w:val="00695808"/>
    <w:rsid w:val="006A367F"/>
    <w:rsid w:val="006B46FB"/>
    <w:rsid w:val="006E21FB"/>
    <w:rsid w:val="00724C1C"/>
    <w:rsid w:val="007633D9"/>
    <w:rsid w:val="007652C5"/>
    <w:rsid w:val="00792342"/>
    <w:rsid w:val="007977A8"/>
    <w:rsid w:val="007B512A"/>
    <w:rsid w:val="007C2097"/>
    <w:rsid w:val="007D6A07"/>
    <w:rsid w:val="007F7259"/>
    <w:rsid w:val="008040A8"/>
    <w:rsid w:val="008279FA"/>
    <w:rsid w:val="00851F73"/>
    <w:rsid w:val="008626E7"/>
    <w:rsid w:val="00870EE7"/>
    <w:rsid w:val="008863B9"/>
    <w:rsid w:val="008A45A6"/>
    <w:rsid w:val="008D3CCC"/>
    <w:rsid w:val="008F3789"/>
    <w:rsid w:val="008F686C"/>
    <w:rsid w:val="00913DEF"/>
    <w:rsid w:val="009148DE"/>
    <w:rsid w:val="00941E30"/>
    <w:rsid w:val="009777D9"/>
    <w:rsid w:val="00991B88"/>
    <w:rsid w:val="00991F8A"/>
    <w:rsid w:val="009A5753"/>
    <w:rsid w:val="009A579D"/>
    <w:rsid w:val="009E3297"/>
    <w:rsid w:val="009F734F"/>
    <w:rsid w:val="00A246B6"/>
    <w:rsid w:val="00A2662E"/>
    <w:rsid w:val="00A47E70"/>
    <w:rsid w:val="00A50CF0"/>
    <w:rsid w:val="00A7671C"/>
    <w:rsid w:val="00AA2CBC"/>
    <w:rsid w:val="00AB166E"/>
    <w:rsid w:val="00AC5820"/>
    <w:rsid w:val="00AD1CD8"/>
    <w:rsid w:val="00AD340A"/>
    <w:rsid w:val="00AE323F"/>
    <w:rsid w:val="00B258BB"/>
    <w:rsid w:val="00B5540E"/>
    <w:rsid w:val="00B67B97"/>
    <w:rsid w:val="00B830FC"/>
    <w:rsid w:val="00B968C8"/>
    <w:rsid w:val="00BA3EC5"/>
    <w:rsid w:val="00BA51D9"/>
    <w:rsid w:val="00BB5DFC"/>
    <w:rsid w:val="00BD279D"/>
    <w:rsid w:val="00BD6BB8"/>
    <w:rsid w:val="00C35BC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0684"/>
    <w:rsid w:val="00DE34CF"/>
    <w:rsid w:val="00E13F3D"/>
    <w:rsid w:val="00E30C2C"/>
    <w:rsid w:val="00E34898"/>
    <w:rsid w:val="00EB09B7"/>
    <w:rsid w:val="00EB5A20"/>
    <w:rsid w:val="00EE7D7C"/>
    <w:rsid w:val="00F25D98"/>
    <w:rsid w:val="00F300FB"/>
    <w:rsid w:val="00FB6386"/>
    <w:rsid w:val="00FF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24B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24B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24B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7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EF3AA-605B-4FD3-A509-9ABD8C1C9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632</Words>
  <Characters>4295</Characters>
  <Application>Microsoft Office Word</Application>
  <DocSecurity>0</DocSecurity>
  <Lines>35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Andreas, Jörg</cp:lastModifiedBy>
  <cp:revision>2</cp:revision>
  <cp:lastPrinted>1899-12-31T23:00:00Z</cp:lastPrinted>
  <dcterms:created xsi:type="dcterms:W3CDTF">2022-10-25T09:35:00Z</dcterms:created>
  <dcterms:modified xsi:type="dcterms:W3CDTF">2022-10-25T09:35:00Z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